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8057C" w14:textId="2772026D" w:rsidR="00803048" w:rsidRPr="00A20FA8" w:rsidRDefault="00163864" w:rsidP="00163864">
      <w:pPr>
        <w:pStyle w:val="Titel"/>
        <w:rPr>
          <w:sz w:val="44"/>
          <w:szCs w:val="44"/>
        </w:rPr>
      </w:pPr>
      <w:r w:rsidRPr="00A20FA8">
        <w:rPr>
          <w:sz w:val="44"/>
          <w:szCs w:val="44"/>
        </w:rPr>
        <w:t xml:space="preserve">Bijlage </w:t>
      </w:r>
      <w:r w:rsidR="000A5FD8">
        <w:rPr>
          <w:sz w:val="44"/>
          <w:szCs w:val="44"/>
        </w:rPr>
        <w:t>D</w:t>
      </w:r>
      <w:r w:rsidRPr="00A20FA8">
        <w:rPr>
          <w:sz w:val="44"/>
          <w:szCs w:val="44"/>
        </w:rPr>
        <w:t xml:space="preserve"> – Verklaring geen Russische betrokkenheid</w:t>
      </w:r>
    </w:p>
    <w:p w14:paraId="0477540C" w14:textId="77777777" w:rsidR="00736B69" w:rsidRDefault="00736B69" w:rsidP="00736B69"/>
    <w:p w14:paraId="7E3B4BAF" w14:textId="58EDB483" w:rsidR="00163864" w:rsidRDefault="00163864" w:rsidP="00736B69">
      <w:r>
        <w:t>Hierbij verklaar ik naar eer en geweten dat er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p>
    <w:p w14:paraId="63EBF98E" w14:textId="3A81EEDB" w:rsidR="00163864" w:rsidRDefault="00163864" w:rsidP="00736B69"/>
    <w:p w14:paraId="2E7372E3" w14:textId="651399B4" w:rsidR="00163864" w:rsidRDefault="00163864" w:rsidP="00736B69">
      <w:r>
        <w:t>Ik verklaar in het bijzonder dat:</w:t>
      </w:r>
    </w:p>
    <w:p w14:paraId="5F0BFC06" w14:textId="2E1445F0" w:rsidR="00163864" w:rsidRDefault="00163864" w:rsidP="00163864">
      <w:pPr>
        <w:pStyle w:val="Lijstalinea"/>
        <w:numPr>
          <w:ilvl w:val="0"/>
          <w:numId w:val="1"/>
        </w:numPr>
      </w:pPr>
      <w: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62C6062F" w14:textId="5ACBCA46" w:rsidR="00163864" w:rsidRDefault="00163864" w:rsidP="00163864">
      <w:pPr>
        <w:pStyle w:val="Lijstalinea"/>
        <w:numPr>
          <w:ilvl w:val="0"/>
          <w:numId w:val="1"/>
        </w:numPr>
      </w:pPr>
      <w:r>
        <w:t>De opdrachtnemer die ik vertegenwoordig (en de bedrijven die een onderdeel zijn van ons consortium) geen rechtspersonen zijn (gevestigd in Rusland of een ander land) die voor meer dan 50% eigendom zijn van een Russische partij zoals hierboven onder a) genoemd;</w:t>
      </w:r>
    </w:p>
    <w:p w14:paraId="04723309" w14:textId="295146C2" w:rsidR="00163864" w:rsidRDefault="00163864" w:rsidP="00163864">
      <w:pPr>
        <w:pStyle w:val="Lijstalinea"/>
        <w:numPr>
          <w:ilvl w:val="0"/>
          <w:numId w:val="1"/>
        </w:numPr>
      </w:pPr>
      <w:r>
        <w:t>Noch ik noch de onderneming die ik vertegenwoordig een (rechts)persoon (gevestigd in Rusland of een ander land) is die handelt in belang van of op aanwijzing van een Russische partij, zoals bedoeld onder a) en b);</w:t>
      </w:r>
    </w:p>
    <w:p w14:paraId="5ED01007" w14:textId="156CD8D3" w:rsidR="00163864" w:rsidRDefault="00163864" w:rsidP="00163864">
      <w:pPr>
        <w:pStyle w:val="Lijstalinea"/>
        <w:numPr>
          <w:ilvl w:val="0"/>
          <w:numId w:val="1"/>
        </w:numPr>
      </w:pPr>
      <w:r>
        <w:t>Er geen onderaannemers, leveranciers of ondernemingen deelnemen wier capacitet wordt ingeroepen door de opdrachtnemer die ik vertegenwoordig én die een aandeel hebben van meer dan 10% van de contractwaarde waarbij een situatie als onder a) t/m c) zich voordoet.</w:t>
      </w:r>
    </w:p>
    <w:p w14:paraId="6311937F" w14:textId="77777777" w:rsidR="00163864" w:rsidRDefault="00163864" w:rsidP="00163864"/>
    <w:p w14:paraId="74419BE9" w14:textId="77777777" w:rsidR="00163864" w:rsidRDefault="00163864" w:rsidP="00163864"/>
    <w:p w14:paraId="74B8E633" w14:textId="77777777" w:rsidR="00163864" w:rsidRDefault="00163864" w:rsidP="00163864"/>
    <w:p w14:paraId="4096BD4D" w14:textId="2C9FD21E" w:rsidR="00163864" w:rsidRDefault="00163864" w:rsidP="00163864">
      <w:r>
        <w:t xml:space="preserve">Aldus, naar waarheid opgemaakt op </w:t>
      </w:r>
    </w:p>
    <w:p w14:paraId="35828712" w14:textId="77777777" w:rsidR="00163864" w:rsidRDefault="00163864" w:rsidP="00163864"/>
    <w:p w14:paraId="57B0616B" w14:textId="320CF7A1" w:rsidR="00163864" w:rsidRDefault="00163864" w:rsidP="00163864">
      <w:r>
        <w:t>[DD/MM/YYYY] te [plaats]</w:t>
      </w:r>
    </w:p>
    <w:p w14:paraId="1BCB6D96" w14:textId="77777777" w:rsidR="00163864" w:rsidRDefault="00163864" w:rsidP="00163864"/>
    <w:p w14:paraId="0887BF5A" w14:textId="634EF36E" w:rsidR="00163864" w:rsidRDefault="00163864" w:rsidP="00163864">
      <w:r>
        <w:t>Door, [voorletters] [naam], [functie]</w:t>
      </w:r>
    </w:p>
    <w:p w14:paraId="63C8DD1C" w14:textId="77777777" w:rsidR="00163864" w:rsidRDefault="00163864" w:rsidP="00163864"/>
    <w:p w14:paraId="026E9D07" w14:textId="1A4AAD00" w:rsidR="00163864" w:rsidRDefault="00163864" w:rsidP="00163864">
      <w:r>
        <w:t>Als rechtsgeldig vertegenwoordiger van [onderneming]</w:t>
      </w:r>
    </w:p>
    <w:p w14:paraId="2F0443D1" w14:textId="77777777" w:rsidR="00163864" w:rsidRDefault="00163864" w:rsidP="00163864"/>
    <w:p w14:paraId="116DD8A9" w14:textId="77777777" w:rsidR="00163864" w:rsidRDefault="00163864" w:rsidP="00163864"/>
    <w:p w14:paraId="58F18DA5" w14:textId="77777777" w:rsidR="00D02CF9" w:rsidRDefault="00D02CF9" w:rsidP="00163864"/>
    <w:p w14:paraId="6CBF5FA8" w14:textId="77777777" w:rsidR="00D02CF9" w:rsidRDefault="00D02CF9" w:rsidP="00163864"/>
    <w:p w14:paraId="2E462823" w14:textId="77777777" w:rsidR="00D02CF9" w:rsidRDefault="00D02CF9" w:rsidP="00163864"/>
    <w:p w14:paraId="14338F31" w14:textId="37DADAC4" w:rsidR="00D02CF9" w:rsidRDefault="00D02CF9" w:rsidP="00163864">
      <w:r>
        <w:t>Handtekening:</w:t>
      </w:r>
    </w:p>
    <w:sectPr w:rsidR="00D02CF9" w:rsidSect="003429F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2517" w:right="1588" w:bottom="1616" w:left="1134" w:header="425" w:footer="295" w:gutter="0"/>
      <w:paperSrc w:first="1" w:other="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63F71" w14:textId="77777777" w:rsidR="00163864" w:rsidRDefault="00163864" w:rsidP="00AE7201">
      <w:r>
        <w:separator/>
      </w:r>
    </w:p>
  </w:endnote>
  <w:endnote w:type="continuationSeparator" w:id="0">
    <w:p w14:paraId="268CE182" w14:textId="77777777" w:rsidR="00163864" w:rsidRDefault="00163864" w:rsidP="00AE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4887" w14:textId="77777777" w:rsidR="00E36477" w:rsidRDefault="00E364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97EC4" w14:textId="77777777" w:rsidR="00DC751D" w:rsidRPr="00DC751D" w:rsidRDefault="00DC751D" w:rsidP="00DC751D">
    <w:pPr>
      <w:pStyle w:val="Voettekst"/>
      <w:jc w:val="right"/>
      <w:rPr>
        <w:sz w:val="16"/>
        <w:szCs w:val="14"/>
      </w:rPr>
    </w:pPr>
    <w:r w:rsidRPr="00DC751D">
      <w:rPr>
        <w:snapToGrid w:val="0"/>
        <w:sz w:val="16"/>
        <w:szCs w:val="14"/>
      </w:rPr>
      <w:t xml:space="preserve">Pagina </w:t>
    </w:r>
    <w:r w:rsidRPr="00DC751D">
      <w:rPr>
        <w:snapToGrid w:val="0"/>
        <w:sz w:val="16"/>
        <w:szCs w:val="14"/>
      </w:rPr>
      <w:fldChar w:fldCharType="begin"/>
    </w:r>
    <w:r w:rsidRPr="00DC751D">
      <w:rPr>
        <w:snapToGrid w:val="0"/>
        <w:sz w:val="16"/>
        <w:szCs w:val="14"/>
      </w:rPr>
      <w:instrText xml:space="preserve"> PAGE </w:instrText>
    </w:r>
    <w:r w:rsidRPr="00DC751D">
      <w:rPr>
        <w:snapToGrid w:val="0"/>
        <w:sz w:val="16"/>
        <w:szCs w:val="14"/>
      </w:rPr>
      <w:fldChar w:fldCharType="separate"/>
    </w:r>
    <w:r w:rsidRPr="00DC751D">
      <w:rPr>
        <w:snapToGrid w:val="0"/>
        <w:sz w:val="16"/>
        <w:szCs w:val="14"/>
      </w:rPr>
      <w:t>2</w:t>
    </w:r>
    <w:r w:rsidRPr="00DC751D">
      <w:rPr>
        <w:snapToGrid w:val="0"/>
        <w:sz w:val="16"/>
        <w:szCs w:val="14"/>
      </w:rPr>
      <w:fldChar w:fldCharType="end"/>
    </w:r>
    <w:r w:rsidRPr="00DC751D">
      <w:rPr>
        <w:snapToGrid w:val="0"/>
        <w:sz w:val="16"/>
        <w:szCs w:val="14"/>
      </w:rPr>
      <w:t xml:space="preserve"> van </w:t>
    </w:r>
    <w:r w:rsidRPr="00DC751D">
      <w:rPr>
        <w:snapToGrid w:val="0"/>
        <w:sz w:val="16"/>
        <w:szCs w:val="14"/>
      </w:rPr>
      <w:fldChar w:fldCharType="begin"/>
    </w:r>
    <w:r w:rsidRPr="00DC751D">
      <w:rPr>
        <w:snapToGrid w:val="0"/>
        <w:sz w:val="16"/>
        <w:szCs w:val="14"/>
      </w:rPr>
      <w:instrText xml:space="preserve"> NUMPAGES </w:instrText>
    </w:r>
    <w:r w:rsidRPr="00DC751D">
      <w:rPr>
        <w:snapToGrid w:val="0"/>
        <w:sz w:val="16"/>
        <w:szCs w:val="14"/>
      </w:rPr>
      <w:fldChar w:fldCharType="separate"/>
    </w:r>
    <w:r w:rsidRPr="00DC751D">
      <w:rPr>
        <w:snapToGrid w:val="0"/>
        <w:sz w:val="16"/>
        <w:szCs w:val="14"/>
      </w:rPr>
      <w:t>2</w:t>
    </w:r>
    <w:r w:rsidRPr="00DC751D">
      <w:rPr>
        <w:snapToGrid w:val="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8E8C4" w14:textId="77777777" w:rsidR="006822B2" w:rsidRDefault="006822B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A91B1" w14:textId="77777777" w:rsidR="00163864" w:rsidRDefault="00163864" w:rsidP="00AE7201">
      <w:r>
        <w:separator/>
      </w:r>
    </w:p>
  </w:footnote>
  <w:footnote w:type="continuationSeparator" w:id="0">
    <w:p w14:paraId="6D4BDA05" w14:textId="77777777" w:rsidR="00163864" w:rsidRDefault="00163864" w:rsidP="00AE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DAFCF" w14:textId="77777777" w:rsidR="00E36477" w:rsidRDefault="00E364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50F47" w14:textId="77777777" w:rsidR="009D32D3" w:rsidRDefault="00DC751D">
    <w:pPr>
      <w:pStyle w:val="Koptekst"/>
    </w:pPr>
    <w:r>
      <w:rPr>
        <w:noProof/>
      </w:rPr>
      <mc:AlternateContent>
        <mc:Choice Requires="wps">
          <w:drawing>
            <wp:anchor distT="45720" distB="45720" distL="114300" distR="114300" simplePos="0" relativeHeight="251664384" behindDoc="0" locked="0" layoutInCell="1" allowOverlap="1" wp14:anchorId="1F5B137D" wp14:editId="04075823">
              <wp:simplePos x="0" y="0"/>
              <wp:positionH relativeFrom="page">
                <wp:posOffset>716280</wp:posOffset>
              </wp:positionH>
              <wp:positionV relativeFrom="page">
                <wp:posOffset>312421</wp:posOffset>
              </wp:positionV>
              <wp:extent cx="5692140" cy="1188720"/>
              <wp:effectExtent l="0" t="0" r="3810" b="0"/>
              <wp:wrapNone/>
              <wp:docPr id="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1188720"/>
                      </a:xfrm>
                      <a:prstGeom prst="rect">
                        <a:avLst/>
                      </a:prstGeom>
                      <a:solidFill>
                        <a:srgbClr val="FFFFFF"/>
                      </a:solidFill>
                      <a:ln w="9525">
                        <a:noFill/>
                        <a:miter lim="800000"/>
                        <a:headEnd/>
                        <a:tailEnd/>
                      </a:ln>
                    </wps:spPr>
                    <wps:txbx>
                      <w:txbxContent>
                        <w:sdt>
                          <w:sdtPr>
                            <w:tag w:val="{&quot;templafy&quot;:{&quot;id&quot;:&quot;a1e3487a-4ec4-403b-9d82-964a3e7d6418&quot;}}"/>
                            <w:id w:val="-74139437"/>
                            <w:placeholder>
                              <w:docPart w:val="DBFB5727CA6C47AEBE516878028E8558"/>
                            </w:placeholder>
                            <w:picture/>
                          </w:sdtPr>
                          <w:sdtEndPr/>
                          <w:sdtContent>
                            <w:p w14:paraId="7675A71D" w14:textId="77777777" w:rsidR="00DC751D" w:rsidRDefault="00302B50" w:rsidP="00DC751D">
                              <w:r>
                                <w:rPr>
                                  <w:noProof/>
                                </w:rPr>
                                <w:drawing>
                                  <wp:inline distT="0" distB="0" distL="0" distR="0" wp14:anchorId="5E398E66" wp14:editId="6118BA17">
                                    <wp:extent cx="898262" cy="482400"/>
                                    <wp:effectExtent l="0" t="0" r="0" b="0"/>
                                    <wp:docPr id="138896959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969596"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62" cy="482400"/>
                                            </a:xfrm>
                                            <a:prstGeom prst="rect">
                                              <a:avLst/>
                                            </a:prstGeom>
                                            <a:noFill/>
                                            <a:ln>
                                              <a:noFill/>
                                            </a:ln>
                                          </pic:spPr>
                                        </pic:pic>
                                      </a:graphicData>
                                    </a:graphic>
                                  </wp:inline>
                                </w:drawing>
                              </w:r>
                            </w:p>
                          </w:sdtContent>
                        </w:sdt>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5B137D" id="_x0000_t202" coordsize="21600,21600" o:spt="202" path="m,l,21600r21600,l21600,xe">
              <v:stroke joinstyle="miter"/>
              <v:path gradientshapeok="t" o:connecttype="rect"/>
            </v:shapetype>
            <v:shape id="Tekstvak 2" o:spid="_x0000_s1026" type="#_x0000_t202" style="position:absolute;margin-left:56.4pt;margin-top:24.6pt;width:448.2pt;height:93.6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" stroked="f">
              <v:textbox inset="0,0,0,0">
                <w:txbxContent>
                  <w:sdt>
                    <w:sdtPr>
                      <w:tag w:val="{&quot;templafy&quot;:{&quot;id&quot;:&quot;a1e3487a-4ec4-403b-9d82-964a3e7d6418&quot;}}"/>
                      <w:id w:val="-74139437"/>
                      <w:placeholder>
                        <w:docPart w:val="DBFB5727CA6C47AEBE516878028E8558"/>
                      </w:placeholder>
                      <w:picture/>
                    </w:sdtPr>
                    <w:sdtEndPr/>
                    <w:sdtContent>
                      <w:p w14:paraId="7675A71D" w14:textId="77777777" w:rsidR="00DC751D" w:rsidRDefault="00302B50" w:rsidP="00DC751D">
                        <w:r>
                          <w:rPr>
                            <w:noProof/>
                          </w:rPr>
                          <w:drawing>
                            <wp:inline distT="0" distB="0" distL="0" distR="0" wp14:anchorId="5E398E66" wp14:editId="6118BA17">
                              <wp:extent cx="898262" cy="482400"/>
                              <wp:effectExtent l="0" t="0" r="0" b="0"/>
                              <wp:docPr id="138896959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969596" name="Afbeelding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262" cy="482400"/>
                                      </a:xfrm>
                                      <a:prstGeom prst="rect">
                                        <a:avLst/>
                                      </a:prstGeom>
                                      <a:noFill/>
                                      <a:ln>
                                        <a:noFill/>
                                      </a:ln>
                                    </pic:spPr>
                                  </pic:pic>
                                </a:graphicData>
                              </a:graphic>
                            </wp:inline>
                          </w:drawing>
                        </w:r>
                      </w:p>
                    </w:sdtContent>
                  </w:sdt>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8B2FA" w14:textId="77777777" w:rsidR="006822B2" w:rsidRDefault="009D6871">
    <w:pPr>
      <w:pStyle w:val="Koptekst"/>
    </w:pPr>
    <w:r>
      <w:rPr>
        <w:noProof/>
      </w:rPr>
      <mc:AlternateContent>
        <mc:Choice Requires="wps">
          <w:drawing>
            <wp:anchor distT="45720" distB="45720" distL="114300" distR="114300" simplePos="0" relativeHeight="251662336" behindDoc="0" locked="0" layoutInCell="1" allowOverlap="1" wp14:anchorId="28CCF342" wp14:editId="599CFBD3">
              <wp:simplePos x="0" y="0"/>
              <wp:positionH relativeFrom="page">
                <wp:posOffset>716280</wp:posOffset>
              </wp:positionH>
              <wp:positionV relativeFrom="page">
                <wp:posOffset>358140</wp:posOffset>
              </wp:positionV>
              <wp:extent cx="5692140" cy="1404620"/>
              <wp:effectExtent l="0" t="0" r="381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1404620"/>
                      </a:xfrm>
                      <a:prstGeom prst="rect">
                        <a:avLst/>
                      </a:prstGeom>
                      <a:solidFill>
                        <a:srgbClr val="FFFFFF"/>
                      </a:solidFill>
                      <a:ln w="9525">
                        <a:noFill/>
                        <a:miter lim="800000"/>
                        <a:headEnd/>
                        <a:tailEnd/>
                      </a:ln>
                    </wps:spPr>
                    <wps:txbx>
                      <w:txbxContent>
                        <w:sdt>
                          <w:sdtPr>
                            <w:tag w:val="{&quot;templafy&quot;:{&quot;id&quot;:&quot;11bd55ae-d492-4c79-bdd3-63eb57aa7af6&quot;}}"/>
                            <w:id w:val="288475979"/>
                            <w:picture/>
                          </w:sdtPr>
                          <w:sdtEndPr/>
                          <w:sdtContent>
                            <w:p w14:paraId="7A7F036C" w14:textId="77777777" w:rsidR="009D6871" w:rsidRDefault="00302B50">
                              <w:r>
                                <w:rPr>
                                  <w:noProof/>
                                </w:rPr>
                                <w:drawing>
                                  <wp:inline distT="0" distB="0" distL="0" distR="0" wp14:anchorId="0CA7F8CC" wp14:editId="230067ED">
                                    <wp:extent cx="2084772" cy="1119600"/>
                                    <wp:effectExtent l="0" t="0" r="0" b="0"/>
                                    <wp:docPr id="184639335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393359"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4772" cy="1119600"/>
                                            </a:xfrm>
                                            <a:prstGeom prst="rect">
                                              <a:avLst/>
                                            </a:prstGeom>
                                            <a:noFill/>
                                            <a:ln>
                                              <a:noFill/>
                                            </a:ln>
                                          </pic:spPr>
                                        </pic:pic>
                                      </a:graphicData>
                                    </a:graphic>
                                  </wp:inline>
                                </w:drawing>
                              </w:r>
                            </w:p>
                          </w:sdtContent>
                        </w:sdt>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CCF342" id="_x0000_t202" coordsize="21600,21600" o:spt="202" path="m,l,21600r21600,l21600,xe">
              <v:stroke joinstyle="miter"/>
              <v:path gradientshapeok="t" o:connecttype="rect"/>
            </v:shapetype>
            <v:shape id="_x0000_s1027" type="#_x0000_t202" style="position:absolute;margin-left:56.4pt;margin-top:28.2pt;width:448.2pt;height:110.6pt;z-index:251662336;visibility:visible;mso-wrap-style:square;mso-width-percent:0;mso-height-percent:200;mso-wrap-distance-left:9pt;mso-wrap-distance-top:3.6pt;mso-wrap-distance-right:9pt;mso-wrap-distance-bottom:3.6pt;mso-position-horizontal:absolute;mso-position-horizontal-relative:page;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" stroked="f">
              <v:textbox style="mso-fit-shape-to-text:t" inset="0,0,0,0">
                <w:txbxContent>
                  <w:sdt>
                    <w:sdtPr>
                      <w:tag w:val="{&quot;templafy&quot;:{&quot;id&quot;:&quot;11bd55ae-d492-4c79-bdd3-63eb57aa7af6&quot;}}"/>
                      <w:id w:val="288475979"/>
                      <w:picture/>
                    </w:sdtPr>
                    <w:sdtEndPr/>
                    <w:sdtContent>
                      <w:p w14:paraId="7A7F036C" w14:textId="77777777" w:rsidR="009D6871" w:rsidRDefault="00302B50">
                        <w:r>
                          <w:rPr>
                            <w:noProof/>
                          </w:rPr>
                          <w:drawing>
                            <wp:inline distT="0" distB="0" distL="0" distR="0" wp14:anchorId="0CA7F8CC" wp14:editId="230067ED">
                              <wp:extent cx="2084772" cy="1119600"/>
                              <wp:effectExtent l="0" t="0" r="0" b="0"/>
                              <wp:docPr id="184639335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393359" name="Afbeelding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4772" cy="1119600"/>
                                      </a:xfrm>
                                      <a:prstGeom prst="rect">
                                        <a:avLst/>
                                      </a:prstGeom>
                                      <a:noFill/>
                                      <a:ln>
                                        <a:noFill/>
                                      </a:ln>
                                    </pic:spPr>
                                  </pic:pic>
                                </a:graphicData>
                              </a:graphic>
                            </wp:inline>
                          </w:drawing>
                        </w:r>
                      </w:p>
                    </w:sdtContent>
                  </w:sdt>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0B61D6"/>
    <w:multiLevelType w:val="hybridMultilevel"/>
    <w:tmpl w:val="15F6047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1693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864"/>
    <w:rsid w:val="00001540"/>
    <w:rsid w:val="000046E4"/>
    <w:rsid w:val="00012847"/>
    <w:rsid w:val="00025619"/>
    <w:rsid w:val="0003351D"/>
    <w:rsid w:val="00037B4B"/>
    <w:rsid w:val="000A5FD8"/>
    <w:rsid w:val="000B7665"/>
    <w:rsid w:val="000C0E3A"/>
    <w:rsid w:val="000C34B4"/>
    <w:rsid w:val="00117C49"/>
    <w:rsid w:val="00130CAB"/>
    <w:rsid w:val="00137036"/>
    <w:rsid w:val="001438FB"/>
    <w:rsid w:val="00163864"/>
    <w:rsid w:val="001657F3"/>
    <w:rsid w:val="001B094F"/>
    <w:rsid w:val="001C08B5"/>
    <w:rsid w:val="001D78A2"/>
    <w:rsid w:val="001E1094"/>
    <w:rsid w:val="001E1636"/>
    <w:rsid w:val="001E1DC7"/>
    <w:rsid w:val="001F6AF9"/>
    <w:rsid w:val="00201B70"/>
    <w:rsid w:val="002324A9"/>
    <w:rsid w:val="0024382F"/>
    <w:rsid w:val="00243CB3"/>
    <w:rsid w:val="002450B7"/>
    <w:rsid w:val="00250004"/>
    <w:rsid w:val="002726D5"/>
    <w:rsid w:val="002B1710"/>
    <w:rsid w:val="002F1D53"/>
    <w:rsid w:val="00302680"/>
    <w:rsid w:val="003026F6"/>
    <w:rsid w:val="00302B50"/>
    <w:rsid w:val="0032430F"/>
    <w:rsid w:val="00333441"/>
    <w:rsid w:val="003429FB"/>
    <w:rsid w:val="00361889"/>
    <w:rsid w:val="00394A4A"/>
    <w:rsid w:val="003A42C2"/>
    <w:rsid w:val="003C187A"/>
    <w:rsid w:val="003C4CF0"/>
    <w:rsid w:val="003D0EBE"/>
    <w:rsid w:val="003D68F7"/>
    <w:rsid w:val="003E63D9"/>
    <w:rsid w:val="004062E5"/>
    <w:rsid w:val="00462F69"/>
    <w:rsid w:val="00466C05"/>
    <w:rsid w:val="00467C90"/>
    <w:rsid w:val="004714FD"/>
    <w:rsid w:val="004A0A9E"/>
    <w:rsid w:val="004A42D7"/>
    <w:rsid w:val="004E4B69"/>
    <w:rsid w:val="004F2E4F"/>
    <w:rsid w:val="004F4414"/>
    <w:rsid w:val="005163CF"/>
    <w:rsid w:val="0052118D"/>
    <w:rsid w:val="00526189"/>
    <w:rsid w:val="005A2774"/>
    <w:rsid w:val="005B0C23"/>
    <w:rsid w:val="005C2458"/>
    <w:rsid w:val="005D5739"/>
    <w:rsid w:val="005E7C75"/>
    <w:rsid w:val="00613AD5"/>
    <w:rsid w:val="0061609C"/>
    <w:rsid w:val="00625D47"/>
    <w:rsid w:val="00630B96"/>
    <w:rsid w:val="006342DF"/>
    <w:rsid w:val="00636349"/>
    <w:rsid w:val="006365E0"/>
    <w:rsid w:val="00642EE8"/>
    <w:rsid w:val="0064436B"/>
    <w:rsid w:val="00651C75"/>
    <w:rsid w:val="006822B2"/>
    <w:rsid w:val="00682380"/>
    <w:rsid w:val="00684607"/>
    <w:rsid w:val="006A318D"/>
    <w:rsid w:val="006A4070"/>
    <w:rsid w:val="006B284A"/>
    <w:rsid w:val="006B2D97"/>
    <w:rsid w:val="006D7D6C"/>
    <w:rsid w:val="00720C91"/>
    <w:rsid w:val="00721F08"/>
    <w:rsid w:val="00731643"/>
    <w:rsid w:val="00733A88"/>
    <w:rsid w:val="00736B69"/>
    <w:rsid w:val="00741988"/>
    <w:rsid w:val="0076743E"/>
    <w:rsid w:val="007A62D5"/>
    <w:rsid w:val="007B4078"/>
    <w:rsid w:val="007B4EAD"/>
    <w:rsid w:val="007C5C1A"/>
    <w:rsid w:val="007D0531"/>
    <w:rsid w:val="007D5F36"/>
    <w:rsid w:val="007F0D40"/>
    <w:rsid w:val="00803048"/>
    <w:rsid w:val="00823708"/>
    <w:rsid w:val="00830517"/>
    <w:rsid w:val="00875086"/>
    <w:rsid w:val="008921EE"/>
    <w:rsid w:val="008C0B64"/>
    <w:rsid w:val="008F3DA1"/>
    <w:rsid w:val="0090058A"/>
    <w:rsid w:val="0090711A"/>
    <w:rsid w:val="009145C5"/>
    <w:rsid w:val="0092144C"/>
    <w:rsid w:val="00921F9A"/>
    <w:rsid w:val="00923A5E"/>
    <w:rsid w:val="009515D5"/>
    <w:rsid w:val="00966573"/>
    <w:rsid w:val="0096768F"/>
    <w:rsid w:val="009904B3"/>
    <w:rsid w:val="009B0A8B"/>
    <w:rsid w:val="009D27CF"/>
    <w:rsid w:val="009D32D3"/>
    <w:rsid w:val="009D6871"/>
    <w:rsid w:val="009F50E1"/>
    <w:rsid w:val="00A20FA8"/>
    <w:rsid w:val="00A31EF5"/>
    <w:rsid w:val="00A33A6B"/>
    <w:rsid w:val="00A3706C"/>
    <w:rsid w:val="00A44A1E"/>
    <w:rsid w:val="00A51E24"/>
    <w:rsid w:val="00A604BC"/>
    <w:rsid w:val="00A668F6"/>
    <w:rsid w:val="00A83E51"/>
    <w:rsid w:val="00A9063A"/>
    <w:rsid w:val="00AA24C2"/>
    <w:rsid w:val="00AB69EF"/>
    <w:rsid w:val="00AB73CE"/>
    <w:rsid w:val="00AC4737"/>
    <w:rsid w:val="00AC7211"/>
    <w:rsid w:val="00AE31BC"/>
    <w:rsid w:val="00AE4B0B"/>
    <w:rsid w:val="00AE7201"/>
    <w:rsid w:val="00AF3101"/>
    <w:rsid w:val="00B12699"/>
    <w:rsid w:val="00B706EC"/>
    <w:rsid w:val="00B74F14"/>
    <w:rsid w:val="00B85024"/>
    <w:rsid w:val="00B9023A"/>
    <w:rsid w:val="00BB0A72"/>
    <w:rsid w:val="00BC313E"/>
    <w:rsid w:val="00BE5887"/>
    <w:rsid w:val="00C0331A"/>
    <w:rsid w:val="00C03807"/>
    <w:rsid w:val="00C1594D"/>
    <w:rsid w:val="00C20E6C"/>
    <w:rsid w:val="00C30D90"/>
    <w:rsid w:val="00C57923"/>
    <w:rsid w:val="00C72F4A"/>
    <w:rsid w:val="00C75F62"/>
    <w:rsid w:val="00C82081"/>
    <w:rsid w:val="00C910EE"/>
    <w:rsid w:val="00CB4926"/>
    <w:rsid w:val="00CE448D"/>
    <w:rsid w:val="00D02CF9"/>
    <w:rsid w:val="00D163CD"/>
    <w:rsid w:val="00D451F7"/>
    <w:rsid w:val="00D567F7"/>
    <w:rsid w:val="00D67575"/>
    <w:rsid w:val="00D97D6A"/>
    <w:rsid w:val="00DA3EFD"/>
    <w:rsid w:val="00DB024E"/>
    <w:rsid w:val="00DB519C"/>
    <w:rsid w:val="00DC3F26"/>
    <w:rsid w:val="00DC5657"/>
    <w:rsid w:val="00DC751D"/>
    <w:rsid w:val="00DF3FD6"/>
    <w:rsid w:val="00E024C4"/>
    <w:rsid w:val="00E36477"/>
    <w:rsid w:val="00E4089E"/>
    <w:rsid w:val="00E70DB7"/>
    <w:rsid w:val="00E74702"/>
    <w:rsid w:val="00E86803"/>
    <w:rsid w:val="00E902E9"/>
    <w:rsid w:val="00EB18E6"/>
    <w:rsid w:val="00EB7032"/>
    <w:rsid w:val="00EC1CFA"/>
    <w:rsid w:val="00EF04A7"/>
    <w:rsid w:val="00F33DF7"/>
    <w:rsid w:val="00F5438B"/>
    <w:rsid w:val="00F81CBE"/>
    <w:rsid w:val="00F832F5"/>
    <w:rsid w:val="00F83EDD"/>
    <w:rsid w:val="00F85E21"/>
    <w:rsid w:val="00F85F24"/>
    <w:rsid w:val="00F87854"/>
    <w:rsid w:val="00FA6854"/>
    <w:rsid w:val="00FB3E27"/>
    <w:rsid w:val="00FC4F4E"/>
    <w:rsid w:val="00FD194F"/>
    <w:rsid w:val="00FD3858"/>
    <w:rsid w:val="00FD4481"/>
    <w:rsid w:val="00FF0B91"/>
    <w:rsid w:val="00FF0C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4DA8F"/>
  <w15:chartTrackingRefBased/>
  <w15:docId w15:val="{81F9ADFB-F5ED-41AF-9F81-D84E8600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F1D53"/>
    <w:pPr>
      <w:widowControl w:val="0"/>
      <w:spacing w:after="0" w:line="240" w:lineRule="auto"/>
    </w:pPr>
    <w:rPr>
      <w:rFonts w:ascii="Arial" w:eastAsia="Times New Roman" w:hAnsi="Arial" w:cs="Times New Roman"/>
      <w:szCs w:val="20"/>
      <w:lang w:eastAsia="nl-NL"/>
    </w:rPr>
  </w:style>
  <w:style w:type="paragraph" w:styleId="Kop6">
    <w:name w:val="heading 6"/>
    <w:basedOn w:val="Standaard"/>
    <w:next w:val="Standaard"/>
    <w:link w:val="Kop6Char"/>
    <w:rsid w:val="00625D47"/>
    <w:pPr>
      <w:keepNext/>
      <w:widowControl/>
      <w:pBdr>
        <w:top w:val="single" w:sz="18" w:space="1" w:color="auto"/>
        <w:bottom w:val="single" w:sz="18" w:space="1" w:color="auto"/>
      </w:pBdr>
      <w:ind w:left="3969" w:right="3993"/>
      <w:outlineLvl w:val="5"/>
    </w:pPr>
    <w:rPr>
      <w:position w:val="14"/>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rsid w:val="00625D47"/>
    <w:rPr>
      <w:rFonts w:ascii="Tahoma" w:hAnsi="Tahoma" w:cs="Tahoma"/>
      <w:sz w:val="16"/>
      <w:szCs w:val="16"/>
    </w:rPr>
  </w:style>
  <w:style w:type="character" w:customStyle="1" w:styleId="BallontekstChar">
    <w:name w:val="Ballontekst Char"/>
    <w:basedOn w:val="Standaardalinea-lettertype"/>
    <w:link w:val="Ballontekst"/>
    <w:semiHidden/>
    <w:rsid w:val="00625D47"/>
    <w:rPr>
      <w:rFonts w:ascii="Tahoma" w:eastAsia="Times New Roman" w:hAnsi="Tahoma" w:cs="Tahoma"/>
      <w:sz w:val="16"/>
      <w:szCs w:val="16"/>
      <w:lang w:val="nl-NL" w:eastAsia="nl-NL"/>
    </w:rPr>
  </w:style>
  <w:style w:type="character" w:styleId="Verwijzingopmerking">
    <w:name w:val="annotation reference"/>
    <w:basedOn w:val="Standaardalinea-lettertype"/>
    <w:semiHidden/>
    <w:rsid w:val="00625D47"/>
    <w:rPr>
      <w:sz w:val="16"/>
    </w:rPr>
  </w:style>
  <w:style w:type="paragraph" w:styleId="Tekstopmerking">
    <w:name w:val="annotation text"/>
    <w:basedOn w:val="Standaard"/>
    <w:link w:val="TekstopmerkingChar"/>
    <w:semiHidden/>
    <w:rsid w:val="00625D47"/>
    <w:rPr>
      <w:sz w:val="20"/>
    </w:rPr>
  </w:style>
  <w:style w:type="character" w:customStyle="1" w:styleId="TekstopmerkingChar">
    <w:name w:val="Tekst opmerking Char"/>
    <w:basedOn w:val="Standaardalinea-lettertype"/>
    <w:link w:val="Tekstopmerking"/>
    <w:semiHidden/>
    <w:rsid w:val="00625D47"/>
    <w:rPr>
      <w:rFonts w:ascii="Arial" w:eastAsia="Times New Roman" w:hAnsi="Arial" w:cs="Times New Roman"/>
      <w:sz w:val="20"/>
      <w:szCs w:val="20"/>
      <w:lang w:val="nl-NL" w:eastAsia="nl-NL"/>
    </w:rPr>
  </w:style>
  <w:style w:type="paragraph" w:styleId="Voettekst">
    <w:name w:val="footer"/>
    <w:basedOn w:val="Standaard"/>
    <w:link w:val="VoettekstChar"/>
    <w:rsid w:val="00625D47"/>
    <w:pPr>
      <w:tabs>
        <w:tab w:val="center" w:pos="4536"/>
        <w:tab w:val="right" w:pos="9072"/>
      </w:tabs>
    </w:pPr>
  </w:style>
  <w:style w:type="character" w:customStyle="1" w:styleId="VoettekstChar">
    <w:name w:val="Voettekst Char"/>
    <w:basedOn w:val="Standaardalinea-lettertype"/>
    <w:link w:val="Voettekst"/>
    <w:rsid w:val="00625D47"/>
    <w:rPr>
      <w:rFonts w:ascii="Arial" w:eastAsia="Times New Roman" w:hAnsi="Arial" w:cs="Times New Roman"/>
      <w:szCs w:val="20"/>
      <w:lang w:val="nl-NL" w:eastAsia="nl-NL"/>
    </w:rPr>
  </w:style>
  <w:style w:type="paragraph" w:styleId="Koptekst">
    <w:name w:val="header"/>
    <w:basedOn w:val="Standaard"/>
    <w:link w:val="KoptekstChar"/>
    <w:rsid w:val="00625D47"/>
    <w:pPr>
      <w:tabs>
        <w:tab w:val="center" w:pos="4536"/>
        <w:tab w:val="right" w:pos="9072"/>
      </w:tabs>
    </w:pPr>
    <w:rPr>
      <w:sz w:val="16"/>
      <w:szCs w:val="16"/>
    </w:rPr>
  </w:style>
  <w:style w:type="character" w:customStyle="1" w:styleId="KoptekstChar">
    <w:name w:val="Koptekst Char"/>
    <w:basedOn w:val="Standaardalinea-lettertype"/>
    <w:link w:val="Koptekst"/>
    <w:rsid w:val="00625D47"/>
    <w:rPr>
      <w:rFonts w:ascii="Arial" w:eastAsia="Times New Roman" w:hAnsi="Arial" w:cs="Times New Roman"/>
      <w:sz w:val="16"/>
      <w:szCs w:val="16"/>
      <w:lang w:val="nl-NL" w:eastAsia="nl-NL"/>
    </w:rPr>
  </w:style>
  <w:style w:type="character" w:customStyle="1" w:styleId="Kop6Char">
    <w:name w:val="Kop 6 Char"/>
    <w:basedOn w:val="Standaardalinea-lettertype"/>
    <w:link w:val="Kop6"/>
    <w:rsid w:val="00625D47"/>
    <w:rPr>
      <w:rFonts w:ascii="Arial" w:eastAsia="Times New Roman" w:hAnsi="Arial" w:cs="Times New Roman"/>
      <w:position w:val="14"/>
      <w:sz w:val="32"/>
      <w:szCs w:val="20"/>
      <w:lang w:val="nl-NL" w:eastAsia="nl-NL"/>
    </w:rPr>
  </w:style>
  <w:style w:type="character" w:styleId="Hyperlink">
    <w:name w:val="Hyperlink"/>
    <w:basedOn w:val="Standaardalinea-lettertype"/>
    <w:rsid w:val="00625D47"/>
    <w:rPr>
      <w:color w:val="0000FF"/>
      <w:u w:val="single"/>
    </w:rPr>
  </w:style>
  <w:style w:type="paragraph" w:customStyle="1" w:styleId="Labelsgrijs">
    <w:name w:val="Labels grijs"/>
    <w:basedOn w:val="Standaard"/>
    <w:rsid w:val="00625D47"/>
    <w:pPr>
      <w:tabs>
        <w:tab w:val="left" w:pos="2880"/>
        <w:tab w:val="left" w:pos="5761"/>
      </w:tabs>
    </w:pPr>
    <w:rPr>
      <w:color w:val="808080"/>
      <w:sz w:val="16"/>
    </w:rPr>
  </w:style>
  <w:style w:type="character" w:styleId="Tekstvantijdelijkeaanduiding">
    <w:name w:val="Placeholder Text"/>
    <w:basedOn w:val="Standaardalinea-lettertype"/>
    <w:uiPriority w:val="99"/>
    <w:semiHidden/>
    <w:rsid w:val="00625D47"/>
    <w:rPr>
      <w:color w:val="808080"/>
    </w:rPr>
  </w:style>
  <w:style w:type="paragraph" w:customStyle="1" w:styleId="Standaard8pt">
    <w:name w:val="Standaard + 8 pt"/>
    <w:aliases w:val="Grijs-85%"/>
    <w:basedOn w:val="Standaard"/>
    <w:rsid w:val="00625D47"/>
    <w:pPr>
      <w:tabs>
        <w:tab w:val="left" w:pos="2880"/>
        <w:tab w:val="left" w:pos="5761"/>
      </w:tabs>
    </w:pPr>
    <w:rPr>
      <w:color w:val="808080"/>
      <w:sz w:val="16"/>
    </w:rPr>
  </w:style>
  <w:style w:type="table" w:styleId="Tabelraster">
    <w:name w:val="Table Grid"/>
    <w:basedOn w:val="Standaardtabel"/>
    <w:rsid w:val="00625D47"/>
    <w:pPr>
      <w:widowControl w:val="0"/>
      <w:spacing w:after="0" w:line="240" w:lineRule="auto"/>
    </w:pPr>
    <w:rPr>
      <w:rFonts w:ascii="Arial" w:eastAsia="Times New Roman" w:hAnsi="Arial"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basedOn w:val="Standaardalinea-lettertype"/>
    <w:uiPriority w:val="22"/>
    <w:qFormat/>
    <w:rsid w:val="008921EE"/>
    <w:rPr>
      <w:b/>
      <w:bCs/>
    </w:rPr>
  </w:style>
  <w:style w:type="paragraph" w:styleId="Geenafstand">
    <w:name w:val="No Spacing"/>
    <w:uiPriority w:val="1"/>
    <w:qFormat/>
    <w:rsid w:val="00466C05"/>
    <w:pPr>
      <w:spacing w:after="0" w:line="240" w:lineRule="auto"/>
    </w:pPr>
    <w:rPr>
      <w:rFonts w:ascii="Arial" w:hAnsi="Arial"/>
    </w:rPr>
  </w:style>
  <w:style w:type="paragraph" w:styleId="Titel">
    <w:name w:val="Title"/>
    <w:basedOn w:val="Standaard"/>
    <w:next w:val="Standaard"/>
    <w:link w:val="TitelChar"/>
    <w:uiPriority w:val="10"/>
    <w:qFormat/>
    <w:rsid w:val="00163864"/>
    <w:pPr>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63864"/>
    <w:rPr>
      <w:rFonts w:asciiTheme="majorHAnsi" w:eastAsiaTheme="majorEastAsia" w:hAnsiTheme="majorHAnsi" w:cstheme="majorBidi"/>
      <w:spacing w:val="-10"/>
      <w:kern w:val="28"/>
      <w:sz w:val="56"/>
      <w:szCs w:val="56"/>
      <w:lang w:eastAsia="nl-NL"/>
    </w:rPr>
  </w:style>
  <w:style w:type="paragraph" w:styleId="Lijstalinea">
    <w:name w:val="List Paragraph"/>
    <w:basedOn w:val="Standaard"/>
    <w:uiPriority w:val="34"/>
    <w:qFormat/>
    <w:rsid w:val="001638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cal_WBakker01\Temp\11\Templafy\WordVsto\Intern%20S-E-D-SE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FB5727CA6C47AEBE516878028E8558"/>
        <w:category>
          <w:name w:val="Algemeen"/>
          <w:gallery w:val="placeholder"/>
        </w:category>
        <w:types>
          <w:type w:val="bbPlcHdr"/>
        </w:types>
        <w:behaviors>
          <w:behavior w:val="content"/>
        </w:behaviors>
        <w:guid w:val="{8E64A45D-6626-4D5A-84A4-90055A295792}"/>
      </w:docPartPr>
      <w:docPartBody>
        <w:p w:rsidR="0011569D" w:rsidRDefault="0011569D">
          <w:pPr>
            <w:pStyle w:val="DBFB5727CA6C47AEBE516878028E8558"/>
          </w:pPr>
          <w:r w:rsidRPr="003F4C84">
            <w:rPr>
              <w:rStyle w:val="Tekstvantijdelijkeaanduiding"/>
            </w:rPr>
            <w:t>Image p2</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69D"/>
    <w:rsid w:val="0011569D"/>
    <w:rsid w:val="007C5C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DBFB5727CA6C47AEBE516878028E8558">
    <w:name w:val="DBFB5727CA6C47AEBE516878028E85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SED">
      <a:dk1>
        <a:srgbClr val="000000"/>
      </a:dk1>
      <a:lt1>
        <a:srgbClr val="FFFFFF"/>
      </a:lt1>
      <a:dk2>
        <a:srgbClr val="000000"/>
      </a:dk2>
      <a:lt2>
        <a:srgbClr val="FFFFFF"/>
      </a:lt2>
      <a:accent1>
        <a:srgbClr val="0068B3"/>
      </a:accent1>
      <a:accent2>
        <a:srgbClr val="007A3E"/>
      </a:accent2>
      <a:accent3>
        <a:srgbClr val="DF7B1D"/>
      </a:accent3>
      <a:accent4>
        <a:srgbClr val="7B7C7E"/>
      </a:accent4>
      <a:accent5>
        <a:srgbClr val="959595"/>
      </a:accent5>
      <a:accent6>
        <a:srgbClr val="9C9D9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TemplateConfiguration><![CDATA[{"elementsMetadata":[{"type":"pictureContentControl","id":"11bd55ae-d492-4c79-bdd3-63eb57aa7af6","elementConfiguration":{"inheritDimensions":"{{InheritDimensions.InheritNone}}","width":"","height":"{{Form.HuisstijlGemeente.Logo.HoogteVoorpagina}}","image":"{{Form.HuisstijlGemeente.Logo.Logo}}","visibility":"","removeAndKeepContent":false,"disableUpdates":false,"type":"image"}},{"type":"pictureContentControl","id":"77548ea8-eb07-46e0-a78a-4ea49279b49b","elementConfiguration":{"inheritDimensions":"{{InheritDimensions.InheritNone}}","width":"","height":"{{Form.HuisstijlGemeente.Logo.HoogteVoorpagina}}","image":"{{Form.HuisstijlGemeente.Logo.Logo}}","visibility":"","removeAndKeepContent":false,"disableUpdates":false,"type":"image"}},{"type":"pictureContentControl","id":"a1e3487a-4ec4-403b-9d82-964a3e7d6418","elementConfiguration":{"inheritDimensions":"{{InheritDimensions.InheritNone}}","width":"","height":"{{Form.HuisstijlGemeente.Logo.HoogteVolgpagina}}","image":"{{Form.HuisstijlGemeente.Logo.Logo}}","visibility":"","removeAndKeepContent":false,"disableUpdates":false,"type":"image"}},{"type":"pictureContentControl","id":"dca9d516-4f09-4e1d-9c4e-2894daf52425","elementConfiguration":{"inheritDimensions":"{{InheritDimensions.InheritNone}}","width":"","height":"{{Form.HuisstijlGemeente.Logo.HoogteVolgpagina}}","image":"{{Form.HuisstijlGemeente.Logo.Logo}}","visibility":"","removeAndKeepContent":false,"disableUpdates":false,"type":"image"}}],"transformationConfigurations":[{"colorTheme":"{{Form.HuisstijlGemeente.Kleurenthema.ColorTheme}}","disableUpdates":false,"originalColorThemeXml":"<a:clrScheme name=\"Office\" xmlns:a=\"http://schemas.openxmlformats.org/drawingml/2006/main\"><a:dk1><a:sysClr val=\"windowText\" lastClr=\"000000\" /></a:dk1><a:lt1><a:sysClr val=\"window\" lastClr=\"FFFFFF\" /></a:lt1><a:dk2><a:srgbClr val=\"44546A\" /></a:dk2><a:lt2><a:srgbClr val=\"E7E6E6\" /></a:lt2><a:accent1><a:srgbClr val=\"4472C4\" /></a:accent1><a:accent2><a:srgbClr val=\"ED7D31\" /></a:accent2><a:accent3><a:srgbClr val=\"A5A5A5\" /></a:accent3><a:accent4><a:srgbClr val=\"FFC000\" /></a:accent4><a:accent5><a:srgbClr val=\"5B9BD5\" /></a:accent5><a:accent6><a:srgbClr val=\"70AD47\" /></a:accent6><a:hlink><a:srgbClr val=\"0563C1\" /></a:hlink><a:folHlink><a:srgbClr val=\"954F72\" /></a:folHlink></a:clrScheme>","type":"colorTheme"}],"templateName":"Intern S-E-D-SED","templateDescription":"","enableDocumentContentUpdater":true,"version":"2.0"}]]></TemplafyTemplateConfiguration>
</file>

<file path=customXml/item2.xml><?xml version="1.0" encoding="utf-8"?>
<TemplafyFormConfiguration><![CDATA[{"formFields":[{"distinct":false,"hideIfNoUserInteractionRequired":false,"required":true,"autoSelectFirstOption":false,"helpTexts":{},"spacing":{},"shareValue":false,"type":"dropDown","dataSourceName":"Gemeenten","dataSourceFieldName":"Name","name":"HuisstijlGemeente","label":"Huisstijl gemeente"},{"type":"textElementPlaceholder","name":"TextElement3","label":"Briefhoofd"},{"type":"textElementPlaceholder","name":"TextElement4","label":"Placeholder 4"}],"formDataEntries":[{"name":"HuisstijlGemeente","value":"yjCJKYboCeVJSPPFtlq7IpJ+z000qE0TWDmyIBeE0O8="}]}]]></TemplafyFormConfiguration>
</file>

<file path=customXml/itemProps1.xml><?xml version="1.0" encoding="utf-8"?>
<ds:datastoreItem xmlns:ds="http://schemas.openxmlformats.org/officeDocument/2006/customXml" ds:itemID="{DE3E1104-FD3B-4E52-B00A-AC1745D54EAD}">
  <ds:schemaRefs/>
</ds:datastoreItem>
</file>

<file path=customXml/itemProps2.xml><?xml version="1.0" encoding="utf-8"?>
<ds:datastoreItem xmlns:ds="http://schemas.openxmlformats.org/officeDocument/2006/customXml" ds:itemID="{3908A918-1CAF-4D18-8462-C7CF6B78095D}">
  <ds:schemaRefs/>
</ds:datastoreItem>
</file>

<file path=docProps/app.xml><?xml version="1.0" encoding="utf-8"?>
<Properties xmlns="http://schemas.openxmlformats.org/officeDocument/2006/extended-properties" xmlns:vt="http://schemas.openxmlformats.org/officeDocument/2006/docPropsVTypes">
  <Template>Intern S-E-D-SED.dotx</Template>
  <TotalTime>15</TotalTime>
  <Pages>1</Pages>
  <Words>260</Words>
  <Characters>1430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Wouter Bakker</dc:creator>
  <cp:keywords/>
  <dc:description/>
  <cp:lastModifiedBy>Wouter Bakker</cp:lastModifiedBy>
  <cp:revision>3</cp:revision>
  <dcterms:created xsi:type="dcterms:W3CDTF">2024-02-01T13:06:00Z</dcterms:created>
  <dcterms:modified xsi:type="dcterms:W3CDTF">2024-11-07T14:15:00Z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a718395-49d7-446a-8106-6756e5d3d588_Enabled">
    <vt:lpwstr>true</vt:lpwstr>
  </property>
  <property fmtid="{D5CDD505-2E9C-101B-9397-08002B2CF9AE}" pid="3" name="MSIP_Label_1a718395-49d7-446a-8106-6756e5d3d588_SetDate">
    <vt:lpwstr>2022-08-17T07:51:21Z</vt:lpwstr>
  </property>
  <property fmtid="{D5CDD505-2E9C-101B-9397-08002B2CF9AE}" pid="4" name="MSIP_Label_1a718395-49d7-446a-8106-6756e5d3d588_Method">
    <vt:lpwstr>Standard</vt:lpwstr>
  </property>
  <property fmtid="{D5CDD505-2E9C-101B-9397-08002B2CF9AE}" pid="5" name="MSIP_Label_1a718395-49d7-446a-8106-6756e5d3d588_Name">
    <vt:lpwstr>1-Basis Niveau</vt:lpwstr>
  </property>
  <property fmtid="{D5CDD505-2E9C-101B-9397-08002B2CF9AE}" pid="6" name="MSIP_Label_1a718395-49d7-446a-8106-6756e5d3d588_SiteId">
    <vt:lpwstr>476a641b-841a-4350-b906-22d459b1bbaf</vt:lpwstr>
  </property>
  <property fmtid="{D5CDD505-2E9C-101B-9397-08002B2CF9AE}" pid="7" name="MSIP_Label_1a718395-49d7-446a-8106-6756e5d3d588_ActionId">
    <vt:lpwstr>17c7b284-aa3f-47f2-859c-e7576efa2e27</vt:lpwstr>
  </property>
  <property fmtid="{D5CDD505-2E9C-101B-9397-08002B2CF9AE}" pid="8" name="MSIP_Label_1a718395-49d7-446a-8106-6756e5d3d588_ContentBits">
    <vt:lpwstr>0</vt:lpwstr>
  </property>
  <property fmtid="{D5CDD505-2E9C-101B-9397-08002B2CF9AE}" pid="9" name="TemplafyTenantId">
    <vt:lpwstr>sed</vt:lpwstr>
  </property>
  <property fmtid="{D5CDD505-2E9C-101B-9397-08002B2CF9AE}" pid="10" name="TemplafyTemplateId">
    <vt:lpwstr>750626478183415890</vt:lpwstr>
  </property>
  <property fmtid="{D5CDD505-2E9C-101B-9397-08002B2CF9AE}" pid="11" name="TemplafyUserProfileId">
    <vt:lpwstr>638180018054172117</vt:lpwstr>
  </property>
  <property fmtid="{D5CDD505-2E9C-101B-9397-08002B2CF9AE}" pid="12" name="TemplafyFromBlank">
    <vt:bool>false</vt:bool>
  </property>
</Properties>
</file>